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8780D" w14:textId="77777777" w:rsidR="00B764DE" w:rsidRDefault="00B764DE" w:rsidP="00B764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Thomas MARKYNFIELD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427798" w14:textId="77777777" w:rsidR="00B764DE" w:rsidRDefault="00B764DE" w:rsidP="00B764DE">
      <w:pPr>
        <w:jc w:val="both"/>
        <w:rPr>
          <w:rFonts w:ascii="Times New Roman" w:hAnsi="Times New Roman" w:cs="Times New Roman"/>
        </w:rPr>
      </w:pPr>
    </w:p>
    <w:p w14:paraId="37F2D936" w14:textId="77777777" w:rsidR="00B764DE" w:rsidRDefault="00B764DE" w:rsidP="00B764DE">
      <w:pPr>
        <w:jc w:val="both"/>
        <w:rPr>
          <w:rFonts w:ascii="Times New Roman" w:hAnsi="Times New Roman" w:cs="Times New Roman"/>
        </w:rPr>
      </w:pPr>
    </w:p>
    <w:p w14:paraId="7A83C208" w14:textId="77777777" w:rsidR="00B764DE" w:rsidRDefault="00B764DE" w:rsidP="00B764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against Thomas Withes of Bloxham in Ripley,</w:t>
      </w:r>
    </w:p>
    <w:p w14:paraId="2BB7AFCF" w14:textId="77777777" w:rsidR="00B764DE" w:rsidRDefault="00B764DE" w:rsidP="00B764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West Riding </w:t>
      </w:r>
      <w:proofErr w:type="spellStart"/>
      <w:r>
        <w:rPr>
          <w:rFonts w:ascii="Times New Roman" w:hAnsi="Times New Roman" w:cs="Times New Roman"/>
        </w:rPr>
        <w:t>ofYorkshire</w:t>
      </w:r>
      <w:proofErr w:type="spellEnd"/>
      <w:r>
        <w:rPr>
          <w:rFonts w:ascii="Times New Roman" w:hAnsi="Times New Roman" w:cs="Times New Roman"/>
        </w:rPr>
        <w:t>(q.v.).</w:t>
      </w:r>
    </w:p>
    <w:p w14:paraId="40E05843" w14:textId="3BDB5A6F" w:rsidR="00B764DE" w:rsidRDefault="00B764DE" w:rsidP="00B764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B92164A" w14:textId="77777777" w:rsidR="00BD23A1" w:rsidRDefault="00BD23A1" w:rsidP="00BD23A1">
      <w:pPr>
        <w:pStyle w:val="NoSpacing"/>
      </w:pPr>
      <w:r>
        <w:t xml:space="preserve">  8 Apr.1497</w:t>
      </w:r>
      <w:r>
        <w:tab/>
        <w:t>He made his Will.   (W.Y.R.p.111)</w:t>
      </w:r>
    </w:p>
    <w:p w14:paraId="5E6E0CB1" w14:textId="77777777" w:rsidR="00BD23A1" w:rsidRDefault="00BD23A1" w:rsidP="00BD23A1">
      <w:pPr>
        <w:pStyle w:val="NoSpacing"/>
      </w:pPr>
      <w:r>
        <w:t>20 Jun.</w:t>
      </w:r>
      <w:r>
        <w:tab/>
      </w:r>
      <w:r>
        <w:tab/>
        <w:t>Probate of his Will.   (ibid.)</w:t>
      </w:r>
    </w:p>
    <w:p w14:paraId="69292C37" w14:textId="77777777" w:rsidR="00BD23A1" w:rsidRDefault="00BD23A1" w:rsidP="00B764DE">
      <w:pPr>
        <w:jc w:val="both"/>
        <w:rPr>
          <w:rFonts w:ascii="Times New Roman" w:hAnsi="Times New Roman" w:cs="Times New Roman"/>
        </w:rPr>
      </w:pPr>
    </w:p>
    <w:p w14:paraId="79A6E7CA" w14:textId="77777777" w:rsidR="00B764DE" w:rsidRDefault="00B764DE" w:rsidP="00B764DE">
      <w:pPr>
        <w:jc w:val="both"/>
        <w:rPr>
          <w:rFonts w:ascii="Times New Roman" w:hAnsi="Times New Roman" w:cs="Times New Roman"/>
        </w:rPr>
      </w:pPr>
    </w:p>
    <w:p w14:paraId="13172E57" w14:textId="77777777" w:rsidR="00B764DE" w:rsidRDefault="00B764DE" w:rsidP="00B764DE">
      <w:pPr>
        <w:jc w:val="both"/>
        <w:rPr>
          <w:rFonts w:ascii="Times New Roman" w:hAnsi="Times New Roman" w:cs="Times New Roman"/>
        </w:rPr>
      </w:pPr>
    </w:p>
    <w:p w14:paraId="7B59801E" w14:textId="14D22837" w:rsidR="00B764DE" w:rsidRDefault="00B764DE" w:rsidP="00B764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April 2018</w:t>
      </w:r>
    </w:p>
    <w:p w14:paraId="5D5D7688" w14:textId="2E9C192D" w:rsidR="00BD23A1" w:rsidRDefault="00BD23A1" w:rsidP="00B764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August 2020</w:t>
      </w:r>
    </w:p>
    <w:p w14:paraId="3394E7CD" w14:textId="77777777" w:rsidR="006B2F86" w:rsidRPr="00E71FC3" w:rsidRDefault="00BD23A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0C3F3" w14:textId="77777777" w:rsidR="00B764DE" w:rsidRDefault="00B764DE" w:rsidP="00E71FC3">
      <w:r>
        <w:separator/>
      </w:r>
    </w:p>
  </w:endnote>
  <w:endnote w:type="continuationSeparator" w:id="0">
    <w:p w14:paraId="2418D345" w14:textId="77777777" w:rsidR="00B764DE" w:rsidRDefault="00B764D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FD3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D6256" w14:textId="77777777" w:rsidR="00B764DE" w:rsidRDefault="00B764DE" w:rsidP="00E71FC3">
      <w:r>
        <w:separator/>
      </w:r>
    </w:p>
  </w:footnote>
  <w:footnote w:type="continuationSeparator" w:id="0">
    <w:p w14:paraId="381B1833" w14:textId="77777777" w:rsidR="00B764DE" w:rsidRDefault="00B764D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DE"/>
    <w:rsid w:val="001A7C09"/>
    <w:rsid w:val="00577BD5"/>
    <w:rsid w:val="00656CBA"/>
    <w:rsid w:val="006A1F77"/>
    <w:rsid w:val="00733BE7"/>
    <w:rsid w:val="00AB52E8"/>
    <w:rsid w:val="00B16D3F"/>
    <w:rsid w:val="00B764DE"/>
    <w:rsid w:val="00BB41AC"/>
    <w:rsid w:val="00BD23A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3A540"/>
  <w15:chartTrackingRefBased/>
  <w15:docId w15:val="{57AE5F67-432D-4C45-AA63-4BE2D44B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4D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764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2018-04-11T21:10:00Z</dcterms:created>
  <dcterms:modified xsi:type="dcterms:W3CDTF">2020-08-16T06:55:00Z</dcterms:modified>
</cp:coreProperties>
</file>